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C909C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11091/010-2А (11091/010)-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15319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15319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C909C1" w:rsidRPr="00C909C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C909C1" w:rsidRPr="00C909C1">
          <w:rPr>
            <w:rStyle w:val="aa"/>
          </w:rPr>
          <w:t>440052, г. Пенза, ул. Ново-Тамбовская, д.9;</w:t>
        </w:r>
        <w:r w:rsidR="00C909C1" w:rsidRPr="00C909C1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C909C1" w:rsidRPr="00C909C1">
          <w:rPr>
            <w:rStyle w:val="aa"/>
          </w:rPr>
          <w:t xml:space="preserve"> Процедурный кабинет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C909C1" w:rsidRPr="00C909C1">
          <w:rPr>
            <w:u w:val="single"/>
          </w:rPr>
          <w:t xml:space="preserve"> 11091/010-2А </w:t>
        </w:r>
        <w:r w:rsidR="00C909C1">
          <w:t xml:space="preserve">(11091/010)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C909C1" w:rsidRPr="00C909C1">
          <w:rPr>
            <w:rStyle w:val="aa"/>
          </w:rPr>
          <w:t xml:space="preserve"> Медицинская </w:t>
        </w:r>
        <w:r w:rsidR="00C909C1" w:rsidRPr="00C909C1">
          <w:rPr>
            <w:u w:val="single"/>
          </w:rPr>
          <w:t xml:space="preserve">сестра процедурной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C909C1" w:rsidRPr="00C909C1">
          <w:rPr>
            <w:rStyle w:val="aa"/>
          </w:rPr>
          <w:t xml:space="preserve"> 24275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C909C1" w:rsidRPr="00C909C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Pr="006E3E71" w:rsidRDefault="006F11DB" w:rsidP="006F11D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± 3 %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± 1.8 с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± 20 `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± 0,20мм; ± 0,30 см; ± 0,40 дм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11DB" w:rsidRPr="006F11DB" w:rsidRDefault="00F80C45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F11DB" w:rsidRPr="006F11DB">
        <w:t>- Паспорт динамометра станового ДС-200. 000.00 ПС;</w:t>
      </w:r>
    </w:p>
    <w:p w:rsidR="006F11DB" w:rsidRPr="006F11DB" w:rsidRDefault="006F11DB" w:rsidP="00AD14A4">
      <w:r w:rsidRPr="006F11DB">
        <w:t>- Паспорт секундомера механического СОСпр-2б-2-000;</w:t>
      </w:r>
    </w:p>
    <w:p w:rsidR="006F11DB" w:rsidRPr="006F11DB" w:rsidRDefault="006F11DB" w:rsidP="00AD14A4">
      <w:r w:rsidRPr="006F11DB">
        <w:t>- Руководство по эксплуатации угломера с нониусом типа 4 4УМ.000 РЭ;</w:t>
      </w:r>
    </w:p>
    <w:p w:rsidR="006F11DB" w:rsidRPr="006F11DB" w:rsidRDefault="006F11DB" w:rsidP="00AD14A4">
      <w:r w:rsidRPr="006F11DB">
        <w:t>- Паспорт рулетки Р50УЗК;</w:t>
      </w:r>
    </w:p>
    <w:p w:rsidR="006F11DB" w:rsidRPr="006F11DB" w:rsidRDefault="006F11DB" w:rsidP="00AD14A4">
      <w:r w:rsidRPr="006F11DB">
        <w:t>- Руководство по эксплуатации весов электронных подвесных ВНТ;</w:t>
      </w:r>
    </w:p>
    <w:p w:rsidR="00576095" w:rsidRPr="006E3E71" w:rsidRDefault="006F11DB" w:rsidP="00AD14A4">
      <w:r w:rsidRPr="006F11D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80C45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80C45" w:rsidP="005859B9">
      <w:fldSimple w:instr=" DOCVARIABLE operac \* MERGEFORMAT ">
        <w:r w:rsidR="00C909C1" w:rsidRPr="00C909C1">
          <w:t xml:space="preserve">  Выполняет  профилактические  и лечебно-диагностические процедуры, назначенные врачом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1D1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13FB0"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13FB0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13FB0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C909C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11091/010-2А (11091/010)-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80C45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80C45" w:rsidRPr="00310C71">
            <w:rPr>
              <w:rStyle w:val="ad"/>
              <w:sz w:val="20"/>
              <w:szCs w:val="20"/>
            </w:rPr>
            <w:fldChar w:fldCharType="separate"/>
          </w:r>
          <w:r w:rsidR="00C909C1">
            <w:rPr>
              <w:rStyle w:val="ad"/>
              <w:noProof/>
              <w:sz w:val="20"/>
              <w:szCs w:val="20"/>
            </w:rPr>
            <w:t>1</w:t>
          </w:r>
          <w:r w:rsidR="00F80C45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909C1" w:rsidRPr="00C909C1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роцедурный кабинет"/>
    <w:docVar w:name="class" w:val=" 2 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3D285E60523481FAF3778AA7A64197F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0-2А (11091/010)- ТЖ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ED2615BB2A645088BC954F2364A6C89"/>
    <w:docVar w:name="rm_id" w:val="132"/>
    <w:docVar w:name="rm_name" w:val=" Медицинская сестра процедурной "/>
    <w:docVar w:name="rm_number" w:val=" 11091/010-2А (11091/010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 "/>
    <w:docVar w:name="version" w:val="51"/>
  </w:docVars>
  <w:rsids>
    <w:rsidRoot w:val="00E10E14"/>
    <w:rsid w:val="00025683"/>
    <w:rsid w:val="00046815"/>
    <w:rsid w:val="00054CFE"/>
    <w:rsid w:val="0005566C"/>
    <w:rsid w:val="000750A9"/>
    <w:rsid w:val="000A7248"/>
    <w:rsid w:val="000D1F5B"/>
    <w:rsid w:val="000D4256"/>
    <w:rsid w:val="000E4F42"/>
    <w:rsid w:val="000E6B88"/>
    <w:rsid w:val="000F756D"/>
    <w:rsid w:val="001018F1"/>
    <w:rsid w:val="00110025"/>
    <w:rsid w:val="00115319"/>
    <w:rsid w:val="001239A2"/>
    <w:rsid w:val="001429B1"/>
    <w:rsid w:val="00153158"/>
    <w:rsid w:val="001607C8"/>
    <w:rsid w:val="00172F33"/>
    <w:rsid w:val="001A7892"/>
    <w:rsid w:val="001B15A6"/>
    <w:rsid w:val="001E770F"/>
    <w:rsid w:val="001F4D8D"/>
    <w:rsid w:val="002118B1"/>
    <w:rsid w:val="0022636E"/>
    <w:rsid w:val="00234932"/>
    <w:rsid w:val="002721A3"/>
    <w:rsid w:val="002721AB"/>
    <w:rsid w:val="002A1163"/>
    <w:rsid w:val="002E55C6"/>
    <w:rsid w:val="00305B2F"/>
    <w:rsid w:val="00310C71"/>
    <w:rsid w:val="00350B1F"/>
    <w:rsid w:val="00367816"/>
    <w:rsid w:val="003876C3"/>
    <w:rsid w:val="003C24DB"/>
    <w:rsid w:val="003C336F"/>
    <w:rsid w:val="003D30CC"/>
    <w:rsid w:val="0040104A"/>
    <w:rsid w:val="00402CAC"/>
    <w:rsid w:val="00444410"/>
    <w:rsid w:val="00444975"/>
    <w:rsid w:val="00454085"/>
    <w:rsid w:val="004543CD"/>
    <w:rsid w:val="004A47AD"/>
    <w:rsid w:val="004C4DB2"/>
    <w:rsid w:val="004D2EF1"/>
    <w:rsid w:val="005051EA"/>
    <w:rsid w:val="00513FB0"/>
    <w:rsid w:val="00535893"/>
    <w:rsid w:val="00563E94"/>
    <w:rsid w:val="00576095"/>
    <w:rsid w:val="00581D12"/>
    <w:rsid w:val="005859B9"/>
    <w:rsid w:val="005A3A36"/>
    <w:rsid w:val="005A6E46"/>
    <w:rsid w:val="005B466C"/>
    <w:rsid w:val="005B7FE8"/>
    <w:rsid w:val="005C0A9A"/>
    <w:rsid w:val="006730B2"/>
    <w:rsid w:val="00674E86"/>
    <w:rsid w:val="0069682B"/>
    <w:rsid w:val="006C10CB"/>
    <w:rsid w:val="006C28B3"/>
    <w:rsid w:val="006D2A68"/>
    <w:rsid w:val="006E3E71"/>
    <w:rsid w:val="006F11DB"/>
    <w:rsid w:val="007049EB"/>
    <w:rsid w:val="00710271"/>
    <w:rsid w:val="00717C9F"/>
    <w:rsid w:val="00745D40"/>
    <w:rsid w:val="007504F9"/>
    <w:rsid w:val="007529E1"/>
    <w:rsid w:val="0076042D"/>
    <w:rsid w:val="0077033E"/>
    <w:rsid w:val="007A4C5E"/>
    <w:rsid w:val="007C2B5E"/>
    <w:rsid w:val="007C322B"/>
    <w:rsid w:val="007D1852"/>
    <w:rsid w:val="007D2CEA"/>
    <w:rsid w:val="007E12AC"/>
    <w:rsid w:val="007F2C47"/>
    <w:rsid w:val="007F5B1D"/>
    <w:rsid w:val="00843BEB"/>
    <w:rsid w:val="0084454D"/>
    <w:rsid w:val="00851D05"/>
    <w:rsid w:val="00883461"/>
    <w:rsid w:val="008C3128"/>
    <w:rsid w:val="008D5F6D"/>
    <w:rsid w:val="008E65AD"/>
    <w:rsid w:val="008E68DE"/>
    <w:rsid w:val="00903F34"/>
    <w:rsid w:val="0090588D"/>
    <w:rsid w:val="0092778A"/>
    <w:rsid w:val="009321D2"/>
    <w:rsid w:val="00967790"/>
    <w:rsid w:val="009966A1"/>
    <w:rsid w:val="009B6407"/>
    <w:rsid w:val="009B7247"/>
    <w:rsid w:val="009E4111"/>
    <w:rsid w:val="00A12349"/>
    <w:rsid w:val="00A51CF8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909C1"/>
    <w:rsid w:val="00CD08A6"/>
    <w:rsid w:val="00CE3307"/>
    <w:rsid w:val="00D355DB"/>
    <w:rsid w:val="00D57F96"/>
    <w:rsid w:val="00D638CB"/>
    <w:rsid w:val="00D76DF8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074EE"/>
    <w:rsid w:val="00F14FDE"/>
    <w:rsid w:val="00F74CCB"/>
    <w:rsid w:val="00F76072"/>
    <w:rsid w:val="00F80C45"/>
    <w:rsid w:val="00F906FE"/>
    <w:rsid w:val="00FB001B"/>
    <w:rsid w:val="00FD2BA8"/>
    <w:rsid w:val="00FD2F36"/>
    <w:rsid w:val="00FD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2016-11-24T09:24:00Z</dcterms:created>
  <dcterms:modified xsi:type="dcterms:W3CDTF">2016-11-25T06:20:00Z</dcterms:modified>
</cp:coreProperties>
</file>